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09D8" w:rsidRDefault="000109D8" w:rsidP="007D4A45">
      <w:pPr>
        <w:pStyle w:val="titlep"/>
      </w:pPr>
      <w:r>
        <w:t>РЕЕСТР ПУСТУЮЩИХ ДОМОВ</w:t>
      </w:r>
    </w:p>
    <w:p w:rsidR="000109D8" w:rsidRPr="007D4A45" w:rsidRDefault="000109D8" w:rsidP="007D4A45">
      <w:pPr>
        <w:pStyle w:val="titlep"/>
        <w:rPr>
          <w:sz w:val="28"/>
          <w:szCs w:val="28"/>
        </w:rPr>
      </w:pPr>
      <w:r w:rsidRPr="007D4A45">
        <w:rPr>
          <w:sz w:val="28"/>
          <w:szCs w:val="28"/>
        </w:rPr>
        <w:t>Лиозненского района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A0"/>
      </w:tblPr>
      <w:tblGrid>
        <w:gridCol w:w="1578"/>
        <w:gridCol w:w="1405"/>
        <w:gridCol w:w="67"/>
        <w:gridCol w:w="673"/>
        <w:gridCol w:w="397"/>
        <w:gridCol w:w="714"/>
        <w:gridCol w:w="809"/>
        <w:gridCol w:w="90"/>
        <w:gridCol w:w="950"/>
        <w:gridCol w:w="511"/>
        <w:gridCol w:w="474"/>
        <w:gridCol w:w="281"/>
        <w:gridCol w:w="82"/>
        <w:gridCol w:w="118"/>
        <w:gridCol w:w="1218"/>
      </w:tblGrid>
      <w:tr w:rsidR="000109D8" w:rsidRPr="00BB55A1" w:rsidTr="00536AAC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0109D8" w:rsidRPr="00BB55A1" w:rsidRDefault="000109D8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Номер записи</w:t>
            </w:r>
          </w:p>
        </w:tc>
        <w:tc>
          <w:tcPr>
            <w:tcW w:w="4158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0109D8" w:rsidRPr="00BB55A1" w:rsidRDefault="000109D8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Наименование административно-территориальной единицы, района в г. Минске</w:t>
            </w:r>
          </w:p>
        </w:tc>
      </w:tr>
      <w:tr w:rsidR="000109D8" w:rsidRPr="00BB55A1" w:rsidTr="00536AAC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0109D8" w:rsidRPr="00BB55A1" w:rsidRDefault="000109D8">
            <w:pPr>
              <w:pStyle w:val="table1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 92</w:t>
            </w:r>
          </w:p>
        </w:tc>
        <w:tc>
          <w:tcPr>
            <w:tcW w:w="4158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0109D8" w:rsidRPr="00BB55A1" w:rsidRDefault="000109D8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Лиозненский районный исполнительный комитет</w:t>
            </w:r>
          </w:p>
        </w:tc>
      </w:tr>
      <w:tr w:rsidR="000109D8" w:rsidRPr="00BB55A1" w:rsidTr="00536AAC">
        <w:trPr>
          <w:trHeight w:val="238"/>
        </w:trPr>
        <w:tc>
          <w:tcPr>
            <w:tcW w:w="5000" w:type="pct"/>
            <w:gridSpan w:val="15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0109D8" w:rsidRPr="00BB55A1" w:rsidRDefault="000109D8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Адрес жилого дома, расположенного в населенном пункте</w:t>
            </w:r>
          </w:p>
        </w:tc>
      </w:tr>
      <w:tr w:rsidR="000109D8" w:rsidRPr="00BB55A1" w:rsidTr="00536AAC">
        <w:trPr>
          <w:trHeight w:val="238"/>
        </w:trPr>
        <w:tc>
          <w:tcPr>
            <w:tcW w:w="5000" w:type="pct"/>
            <w:gridSpan w:val="15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0109D8" w:rsidRPr="00BB55A1" w:rsidRDefault="000109D8">
            <w:pPr>
              <w:pStyle w:val="table10"/>
              <w:spacing w:line="276" w:lineRule="auto"/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Д. Дрозды</w:t>
            </w:r>
          </w:p>
        </w:tc>
      </w:tr>
      <w:tr w:rsidR="000109D8" w:rsidRPr="00BB55A1" w:rsidTr="002D67D0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0109D8" w:rsidRPr="00BB55A1" w:rsidRDefault="000109D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Категория элемента улично-дорожной сети </w:t>
            </w:r>
          </w:p>
        </w:tc>
        <w:tc>
          <w:tcPr>
            <w:tcW w:w="7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0109D8" w:rsidRPr="00BB55A1" w:rsidRDefault="000109D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Наименование элемента улично-дорожной сети</w:t>
            </w: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0109D8" w:rsidRPr="00BB55A1" w:rsidRDefault="000109D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Номер дома</w:t>
            </w:r>
          </w:p>
        </w:tc>
        <w:tc>
          <w:tcPr>
            <w:tcW w:w="8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0109D8" w:rsidRPr="00BB55A1" w:rsidRDefault="000109D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Номер корпуса дома (при наличии)</w:t>
            </w:r>
          </w:p>
        </w:tc>
        <w:tc>
          <w:tcPr>
            <w:tcW w:w="5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0109D8" w:rsidRPr="00BB55A1" w:rsidRDefault="000109D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Индекс номера дома (при наличии)</w:t>
            </w:r>
          </w:p>
        </w:tc>
        <w:tc>
          <w:tcPr>
            <w:tcW w:w="72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0109D8" w:rsidRPr="00BB55A1" w:rsidRDefault="000109D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Номер квартиры в блокированном жилом доме </w:t>
            </w:r>
          </w:p>
        </w:tc>
        <w:tc>
          <w:tcPr>
            <w:tcW w:w="7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0109D8" w:rsidRPr="00BB55A1" w:rsidRDefault="000109D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Индекс номера квартиры в блокированном жилом доме (при наличии)</w:t>
            </w:r>
          </w:p>
        </w:tc>
      </w:tr>
      <w:tr w:rsidR="000109D8" w:rsidRPr="00BB55A1" w:rsidTr="002D67D0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0109D8" w:rsidRPr="00BB55A1" w:rsidRDefault="000109D8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улица</w:t>
            </w:r>
          </w:p>
        </w:tc>
        <w:tc>
          <w:tcPr>
            <w:tcW w:w="7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0109D8" w:rsidRPr="00994E39" w:rsidRDefault="000109D8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994E39">
              <w:rPr>
                <w:i/>
                <w:lang w:eastAsia="en-US"/>
              </w:rPr>
              <w:t xml:space="preserve">  </w:t>
            </w:r>
            <w:r>
              <w:rPr>
                <w:i/>
                <w:lang w:eastAsia="en-US"/>
              </w:rPr>
              <w:t>Победы</w:t>
            </w: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0109D8" w:rsidRPr="00BB55A1" w:rsidRDefault="000109D8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lang w:eastAsia="en-US"/>
              </w:rPr>
              <w:t> </w:t>
            </w:r>
            <w:r>
              <w:rPr>
                <w:lang w:eastAsia="en-US"/>
              </w:rPr>
              <w:t>29</w:t>
            </w:r>
          </w:p>
        </w:tc>
        <w:tc>
          <w:tcPr>
            <w:tcW w:w="8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0109D8" w:rsidRPr="00BB55A1" w:rsidRDefault="000109D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-</w:t>
            </w:r>
          </w:p>
        </w:tc>
        <w:tc>
          <w:tcPr>
            <w:tcW w:w="5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0109D8" w:rsidRPr="00BB55A1" w:rsidRDefault="000109D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-</w:t>
            </w:r>
          </w:p>
        </w:tc>
        <w:tc>
          <w:tcPr>
            <w:tcW w:w="72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0109D8" w:rsidRPr="00BB55A1" w:rsidRDefault="000109D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-</w:t>
            </w:r>
          </w:p>
        </w:tc>
        <w:tc>
          <w:tcPr>
            <w:tcW w:w="7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0109D8" w:rsidRPr="00BB55A1" w:rsidRDefault="000109D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-</w:t>
            </w:r>
          </w:p>
        </w:tc>
      </w:tr>
      <w:tr w:rsidR="000109D8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0109D8" w:rsidRPr="00BB55A1" w:rsidRDefault="000109D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Адрес жилого дома, расположенного вне населенного пункта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0109D8" w:rsidRPr="00BB55A1" w:rsidRDefault="000109D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  <w:p w:rsidR="000109D8" w:rsidRPr="00BB55A1" w:rsidRDefault="000109D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  -</w:t>
            </w:r>
          </w:p>
        </w:tc>
      </w:tr>
      <w:tr w:rsidR="000109D8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0109D8" w:rsidRPr="00BB55A1" w:rsidRDefault="000109D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Инвентарный номер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0109D8" w:rsidRPr="00BB55A1" w:rsidRDefault="000109D8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lang w:eastAsia="en-US"/>
              </w:rPr>
              <w:t> </w:t>
            </w:r>
            <w:r w:rsidRPr="00BB55A1">
              <w:rPr>
                <w:i/>
                <w:lang w:eastAsia="en-US"/>
              </w:rPr>
              <w:t>Нет сведений</w:t>
            </w:r>
          </w:p>
        </w:tc>
      </w:tr>
      <w:tr w:rsidR="000109D8" w:rsidRPr="00BB55A1" w:rsidTr="003E2991">
        <w:trPr>
          <w:trHeight w:val="238"/>
        </w:trPr>
        <w:tc>
          <w:tcPr>
            <w:tcW w:w="3566" w:type="pct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0109D8" w:rsidRPr="00BB55A1" w:rsidRDefault="000109D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Дата государственной регистрации в едином государственном регистре недвижимого имущества, прав на него и сделок с ним</w:t>
            </w:r>
          </w:p>
        </w:tc>
        <w:tc>
          <w:tcPr>
            <w:tcW w:w="1434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0109D8" w:rsidRPr="00BB55A1" w:rsidRDefault="000109D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0109D8" w:rsidRPr="00BB55A1" w:rsidTr="002D67D0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0109D8" w:rsidRPr="00BB55A1" w:rsidRDefault="000109D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Площадь жилого дома </w:t>
            </w:r>
          </w:p>
        </w:tc>
        <w:tc>
          <w:tcPr>
            <w:tcW w:w="7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0109D8" w:rsidRPr="00BB55A1" w:rsidRDefault="000109D8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lang w:eastAsia="en-US"/>
              </w:rPr>
              <w:t> </w:t>
            </w:r>
            <w:r>
              <w:rPr>
                <w:i/>
                <w:lang w:eastAsia="en-US"/>
              </w:rPr>
              <w:t>35,0</w:t>
            </w:r>
            <w:r w:rsidRPr="00BB55A1">
              <w:rPr>
                <w:i/>
                <w:lang w:eastAsia="en-US"/>
              </w:rPr>
              <w:t xml:space="preserve"> кв. метров</w:t>
            </w: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0109D8" w:rsidRPr="00BB55A1" w:rsidRDefault="000109D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Размер </w:t>
            </w:r>
          </w:p>
        </w:tc>
        <w:tc>
          <w:tcPr>
            <w:tcW w:w="136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0109D8" w:rsidRPr="00BB55A1" w:rsidRDefault="000109D8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 6,0х6,5 </w:t>
            </w:r>
            <w:r w:rsidRPr="00BB55A1">
              <w:rPr>
                <w:i/>
                <w:lang w:eastAsia="en-US"/>
              </w:rPr>
              <w:t>метров</w:t>
            </w:r>
          </w:p>
        </w:tc>
        <w:tc>
          <w:tcPr>
            <w:tcW w:w="78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0109D8" w:rsidRPr="00BB55A1" w:rsidRDefault="000109D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Дата ввода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0109D8" w:rsidRPr="00BB55A1" w:rsidRDefault="000109D8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lang w:eastAsia="en-US"/>
              </w:rPr>
              <w:t> </w:t>
            </w:r>
            <w:r>
              <w:rPr>
                <w:i/>
                <w:lang w:eastAsia="en-US"/>
              </w:rPr>
              <w:t>1958</w:t>
            </w:r>
            <w:r w:rsidRPr="00BB55A1">
              <w:rPr>
                <w:i/>
                <w:lang w:eastAsia="en-US"/>
              </w:rPr>
              <w:t>год</w:t>
            </w:r>
          </w:p>
        </w:tc>
      </w:tr>
      <w:tr w:rsidR="000109D8" w:rsidRPr="00BB55A1" w:rsidTr="00536AAC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0109D8" w:rsidRPr="00BB55A1" w:rsidRDefault="000109D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Назначение </w:t>
            </w:r>
          </w:p>
        </w:tc>
        <w:tc>
          <w:tcPr>
            <w:tcW w:w="4158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0109D8" w:rsidRPr="00BB55A1" w:rsidRDefault="000109D8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lang w:eastAsia="en-US"/>
              </w:rPr>
              <w:t> </w:t>
            </w:r>
            <w:r w:rsidRPr="00BB55A1">
              <w:rPr>
                <w:i/>
                <w:lang w:eastAsia="en-US"/>
              </w:rPr>
              <w:t>Здание одноквартирного жилого дома</w:t>
            </w:r>
          </w:p>
        </w:tc>
      </w:tr>
      <w:tr w:rsidR="000109D8" w:rsidRPr="00BB55A1" w:rsidTr="002D67D0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0109D8" w:rsidRPr="00BB55A1" w:rsidRDefault="000109D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Материал стен</w:t>
            </w:r>
          </w:p>
        </w:tc>
        <w:tc>
          <w:tcPr>
            <w:tcW w:w="7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0109D8" w:rsidRPr="00BB55A1" w:rsidRDefault="000109D8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lang w:eastAsia="en-US"/>
              </w:rPr>
              <w:t> </w:t>
            </w:r>
            <w:r w:rsidRPr="00BB55A1">
              <w:rPr>
                <w:i/>
                <w:lang w:eastAsia="en-US"/>
              </w:rPr>
              <w:t>деревянные</w:t>
            </w: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0109D8" w:rsidRPr="00BB55A1" w:rsidRDefault="000109D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этажность </w:t>
            </w:r>
          </w:p>
        </w:tc>
        <w:tc>
          <w:tcPr>
            <w:tcW w:w="136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0109D8" w:rsidRPr="00BB55A1" w:rsidRDefault="000109D8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одноэтажный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0109D8" w:rsidRPr="00BB55A1" w:rsidRDefault="000109D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Подземная этажность</w:t>
            </w:r>
          </w:p>
        </w:tc>
        <w:tc>
          <w:tcPr>
            <w:tcW w:w="75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0109D8" w:rsidRPr="00BB55A1" w:rsidRDefault="000109D8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отсутствует</w:t>
            </w:r>
          </w:p>
        </w:tc>
      </w:tr>
      <w:tr w:rsidR="000109D8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0109D8" w:rsidRPr="00BB55A1" w:rsidRDefault="000109D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Наименование 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0109D8" w:rsidRPr="00BB55A1" w:rsidRDefault="000109D8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lang w:eastAsia="en-US"/>
              </w:rPr>
              <w:t> </w:t>
            </w:r>
            <w:r w:rsidRPr="00BB55A1">
              <w:rPr>
                <w:i/>
                <w:lang w:eastAsia="en-US"/>
              </w:rPr>
              <w:t>Нет сведений.</w:t>
            </w:r>
          </w:p>
        </w:tc>
      </w:tr>
      <w:tr w:rsidR="000109D8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0109D8" w:rsidRPr="00BB55A1" w:rsidRDefault="000109D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Составные части и принадлежности (в том числе хозяйственные и иные постройки), степень их износа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0109D8" w:rsidRPr="00BB55A1" w:rsidRDefault="000109D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  <w:p w:rsidR="000109D8" w:rsidRPr="00BB55A1" w:rsidRDefault="000109D8" w:rsidP="00926CAE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 Хозяйственные постройки отсутствуют</w:t>
            </w:r>
          </w:p>
        </w:tc>
      </w:tr>
      <w:tr w:rsidR="000109D8" w:rsidRPr="00BB55A1" w:rsidTr="00536AAC">
        <w:trPr>
          <w:trHeight w:val="238"/>
        </w:trPr>
        <w:tc>
          <w:tcPr>
            <w:tcW w:w="5000" w:type="pct"/>
            <w:gridSpan w:val="15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0109D8" w:rsidRPr="00BB55A1" w:rsidRDefault="000109D8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Сведения о земельном участке</w:t>
            </w:r>
          </w:p>
        </w:tc>
      </w:tr>
      <w:tr w:rsidR="000109D8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0109D8" w:rsidRPr="00BB55A1" w:rsidRDefault="000109D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Кадастровый номер земельного участка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0109D8" w:rsidRPr="00BB55A1" w:rsidRDefault="000109D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  <w:p w:rsidR="000109D8" w:rsidRPr="00BB55A1" w:rsidRDefault="000109D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      -</w:t>
            </w:r>
          </w:p>
        </w:tc>
      </w:tr>
      <w:tr w:rsidR="000109D8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0109D8" w:rsidRPr="00BB55A1" w:rsidRDefault="000109D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Вид права на земельный участок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0109D8" w:rsidRPr="00BB55A1" w:rsidRDefault="000109D8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Пожизненное наследуемое владение</w:t>
            </w:r>
          </w:p>
        </w:tc>
      </w:tr>
      <w:tr w:rsidR="000109D8" w:rsidRPr="00BB55A1" w:rsidTr="003E2991">
        <w:trPr>
          <w:trHeight w:val="238"/>
        </w:trPr>
        <w:tc>
          <w:tcPr>
            <w:tcW w:w="3566" w:type="pct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0109D8" w:rsidRPr="00BB55A1" w:rsidRDefault="000109D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Дата государственной регистрации земельного участка в едином государственном регистре недвижимого имущества, прав на него и сделок с ним</w:t>
            </w:r>
          </w:p>
        </w:tc>
        <w:tc>
          <w:tcPr>
            <w:tcW w:w="1434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0109D8" w:rsidRPr="00BB55A1" w:rsidRDefault="000109D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  <w:p w:rsidR="000109D8" w:rsidRPr="00BB55A1" w:rsidRDefault="000109D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     -</w:t>
            </w:r>
          </w:p>
        </w:tc>
      </w:tr>
      <w:tr w:rsidR="000109D8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0109D8" w:rsidRPr="00BB55A1" w:rsidRDefault="000109D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Ограничения (обременения) прав на земельный участок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0109D8" w:rsidRPr="00BB55A1" w:rsidRDefault="000109D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     -</w:t>
            </w:r>
          </w:p>
        </w:tc>
      </w:tr>
      <w:tr w:rsidR="000109D8" w:rsidRPr="00BB55A1" w:rsidTr="003E2991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0109D8" w:rsidRPr="00BB55A1" w:rsidRDefault="000109D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Площадь земельного участка </w:t>
            </w:r>
          </w:p>
        </w:tc>
        <w:tc>
          <w:tcPr>
            <w:tcW w:w="7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0109D8" w:rsidRPr="00BB55A1" w:rsidRDefault="000109D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  <w:p w:rsidR="000109D8" w:rsidRPr="00BB55A1" w:rsidRDefault="000109D8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0,18</w:t>
            </w:r>
            <w:r w:rsidRPr="00BB55A1">
              <w:rPr>
                <w:i/>
                <w:lang w:eastAsia="en-US"/>
              </w:rPr>
              <w:t>га</w:t>
            </w:r>
          </w:p>
          <w:p w:rsidR="000109D8" w:rsidRPr="00BB55A1" w:rsidRDefault="000109D8">
            <w:pPr>
              <w:pStyle w:val="table10"/>
              <w:spacing w:line="276" w:lineRule="auto"/>
              <w:rPr>
                <w:lang w:eastAsia="en-US"/>
              </w:rPr>
            </w:pP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0109D8" w:rsidRPr="00BB55A1" w:rsidRDefault="000109D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Целевое назначение земельного участка </w:t>
            </w:r>
          </w:p>
        </w:tc>
        <w:tc>
          <w:tcPr>
            <w:tcW w:w="2802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0109D8" w:rsidRPr="00BB55A1" w:rsidRDefault="000109D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  <w:p w:rsidR="000109D8" w:rsidRPr="00BB55A1" w:rsidRDefault="000109D8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Для обслуживания одноквартирного жилого дома</w:t>
            </w:r>
          </w:p>
        </w:tc>
      </w:tr>
      <w:tr w:rsidR="000109D8" w:rsidRPr="00BB55A1" w:rsidTr="00536AAC">
        <w:trPr>
          <w:trHeight w:val="238"/>
        </w:trPr>
        <w:tc>
          <w:tcPr>
            <w:tcW w:w="5000" w:type="pct"/>
            <w:gridSpan w:val="15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0109D8" w:rsidRPr="00BB55A1" w:rsidRDefault="000109D8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Лица, имеющие право владения и пользования жилым домом</w:t>
            </w:r>
          </w:p>
        </w:tc>
      </w:tr>
      <w:tr w:rsidR="000109D8" w:rsidRPr="00BB55A1" w:rsidTr="002D67D0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0109D8" w:rsidRPr="00BB55A1" w:rsidRDefault="000109D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Наименование/фамилия, собственное имя, отчество (если таковое имеется)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0109D8" w:rsidRPr="00BB55A1" w:rsidRDefault="000109D8" w:rsidP="00385B9A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Питаленко Нина Ивановна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0109D8" w:rsidRPr="00BB55A1" w:rsidRDefault="000109D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Наименование/фамилия, собственное имя, отчество (если таковое имеется)</w:t>
            </w:r>
          </w:p>
        </w:tc>
        <w:tc>
          <w:tcPr>
            <w:tcW w:w="9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0109D8" w:rsidRPr="003E2991" w:rsidRDefault="000109D8">
            <w:pPr>
              <w:pStyle w:val="table10"/>
              <w:spacing w:line="276" w:lineRule="auto"/>
              <w:rPr>
                <w:i/>
                <w:lang w:eastAsia="en-US"/>
              </w:rPr>
            </w:pPr>
          </w:p>
        </w:tc>
      </w:tr>
      <w:tr w:rsidR="000109D8" w:rsidRPr="00BB55A1" w:rsidTr="002D67D0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0109D8" w:rsidRPr="00BB55A1" w:rsidRDefault="000109D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Основание для владения и пользования жилым домом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0109D8" w:rsidRPr="00BB55A1" w:rsidRDefault="000109D8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</w:t>
            </w:r>
            <w:r w:rsidRPr="00BB55A1">
              <w:rPr>
                <w:i/>
              </w:rPr>
              <w:t>Запись в похозяйственной книге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0109D8" w:rsidRPr="00BB55A1" w:rsidRDefault="000109D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Основание для владения и пользования жилым домом </w:t>
            </w:r>
          </w:p>
        </w:tc>
        <w:tc>
          <w:tcPr>
            <w:tcW w:w="9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0109D8" w:rsidRPr="00BB55A1" w:rsidRDefault="000109D8" w:rsidP="00632533">
            <w:pPr>
              <w:pStyle w:val="table10"/>
              <w:spacing w:line="276" w:lineRule="auto"/>
              <w:rPr>
                <w:i/>
                <w:lang w:eastAsia="en-US"/>
              </w:rPr>
            </w:pPr>
          </w:p>
        </w:tc>
      </w:tr>
      <w:tr w:rsidR="000109D8" w:rsidRPr="00BB55A1" w:rsidTr="002D67D0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0109D8" w:rsidRPr="00BB55A1" w:rsidRDefault="000109D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Срок не</w:t>
            </w:r>
            <w:r>
              <w:rPr>
                <w:lang w:eastAsia="en-US"/>
              </w:rPr>
              <w:t xml:space="preserve"> </w:t>
            </w:r>
            <w:r w:rsidRPr="00BB55A1">
              <w:rPr>
                <w:lang w:eastAsia="en-US"/>
              </w:rPr>
              <w:t xml:space="preserve">проживания в жилом доме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0109D8" w:rsidRPr="00BB55A1" w:rsidRDefault="000109D8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 Более 5  </w:t>
            </w:r>
            <w:r w:rsidRPr="00BB55A1">
              <w:rPr>
                <w:i/>
                <w:lang w:eastAsia="en-US"/>
              </w:rPr>
              <w:t>лет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0109D8" w:rsidRPr="00BB55A1" w:rsidRDefault="000109D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Срок не</w:t>
            </w:r>
            <w:r>
              <w:rPr>
                <w:lang w:eastAsia="en-US"/>
              </w:rPr>
              <w:t xml:space="preserve"> </w:t>
            </w:r>
            <w:r w:rsidRPr="00BB55A1">
              <w:rPr>
                <w:lang w:eastAsia="en-US"/>
              </w:rPr>
              <w:t xml:space="preserve">проживания в жилом доме </w:t>
            </w:r>
          </w:p>
        </w:tc>
        <w:tc>
          <w:tcPr>
            <w:tcW w:w="9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0109D8" w:rsidRPr="00BB55A1" w:rsidRDefault="000109D8" w:rsidP="00632533">
            <w:pPr>
              <w:pStyle w:val="table10"/>
              <w:spacing w:line="276" w:lineRule="auto"/>
              <w:rPr>
                <w:i/>
                <w:lang w:eastAsia="en-US"/>
              </w:rPr>
            </w:pPr>
          </w:p>
        </w:tc>
      </w:tr>
      <w:tr w:rsidR="000109D8" w:rsidRPr="00BB55A1" w:rsidTr="002D67D0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0109D8" w:rsidRPr="00BB55A1" w:rsidRDefault="000109D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Государство/гражданство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0109D8" w:rsidRPr="00BB55A1" w:rsidRDefault="000109D8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РБ/РБ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0109D8" w:rsidRPr="00BB55A1" w:rsidRDefault="000109D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Государство/гражданство </w:t>
            </w:r>
          </w:p>
        </w:tc>
        <w:tc>
          <w:tcPr>
            <w:tcW w:w="9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0109D8" w:rsidRPr="00BB55A1" w:rsidRDefault="000109D8" w:rsidP="00632533">
            <w:pPr>
              <w:pStyle w:val="table10"/>
              <w:spacing w:line="276" w:lineRule="auto"/>
              <w:rPr>
                <w:i/>
                <w:lang w:eastAsia="en-US"/>
              </w:rPr>
            </w:pPr>
          </w:p>
        </w:tc>
      </w:tr>
      <w:tr w:rsidR="000109D8" w:rsidRPr="00BB55A1" w:rsidTr="002D67D0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0109D8" w:rsidRPr="00BB55A1" w:rsidRDefault="000109D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Доля в праве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0109D8" w:rsidRPr="00BB55A1" w:rsidRDefault="000109D8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 1/1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0109D8" w:rsidRPr="00BB55A1" w:rsidRDefault="000109D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Доля в праве </w:t>
            </w:r>
          </w:p>
        </w:tc>
        <w:tc>
          <w:tcPr>
            <w:tcW w:w="9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0109D8" w:rsidRPr="00BB55A1" w:rsidRDefault="000109D8" w:rsidP="00632533">
            <w:pPr>
              <w:pStyle w:val="table10"/>
              <w:spacing w:line="276" w:lineRule="auto"/>
              <w:rPr>
                <w:i/>
                <w:lang w:eastAsia="en-US"/>
              </w:rPr>
            </w:pPr>
          </w:p>
        </w:tc>
      </w:tr>
      <w:tr w:rsidR="000109D8" w:rsidRPr="00BB55A1" w:rsidTr="002D67D0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0109D8" w:rsidRPr="00BB55A1" w:rsidRDefault="000109D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Регистрационный номер в Едином государственном регистре юридических лиц и индивидуальных предпринимателей/документ, удостоверяющий личность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0109D8" w:rsidRPr="00BB55A1" w:rsidRDefault="000109D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0109D8" w:rsidRPr="00BB55A1" w:rsidRDefault="000109D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Регистрационный номер в Едином государственном регистре юридических лиц и индивидуальных предпринимателей/документ, удостоверяющий личность</w:t>
            </w:r>
          </w:p>
        </w:tc>
        <w:tc>
          <w:tcPr>
            <w:tcW w:w="9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0109D8" w:rsidRPr="00BB55A1" w:rsidRDefault="000109D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0109D8" w:rsidRPr="00BB55A1" w:rsidTr="002D67D0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0109D8" w:rsidRPr="00BB55A1" w:rsidRDefault="000109D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Учетный номер плательщика/идентификационный номер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0109D8" w:rsidRPr="00BB55A1" w:rsidRDefault="000109D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0109D8" w:rsidRPr="00BB55A1" w:rsidRDefault="000109D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Учетный номер плательщика/идентификационный номер </w:t>
            </w:r>
          </w:p>
        </w:tc>
        <w:tc>
          <w:tcPr>
            <w:tcW w:w="9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0109D8" w:rsidRPr="00BB55A1" w:rsidRDefault="000109D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0109D8" w:rsidRPr="00BB55A1" w:rsidTr="002D67D0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0109D8" w:rsidRPr="00BB55A1" w:rsidRDefault="000109D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Адрес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0109D8" w:rsidRPr="00BB55A1" w:rsidRDefault="000109D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0109D8" w:rsidRPr="00BB55A1" w:rsidRDefault="000109D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Адрес</w:t>
            </w:r>
          </w:p>
        </w:tc>
        <w:tc>
          <w:tcPr>
            <w:tcW w:w="908" w:type="pct"/>
            <w:gridSpan w:val="4"/>
            <w:tcBorders>
              <w:top w:val="single" w:sz="4" w:space="0" w:color="auto"/>
              <w:left w:val="single" w:sz="4" w:space="0" w:color="auto"/>
              <w:bottom w:val="nil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0109D8" w:rsidRPr="00BB55A1" w:rsidRDefault="000109D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0109D8" w:rsidRPr="00BB55A1" w:rsidTr="002D67D0">
        <w:trPr>
          <w:trHeight w:val="238"/>
        </w:trPr>
        <w:tc>
          <w:tcPr>
            <w:tcW w:w="1592" w:type="pct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0109D8" w:rsidRPr="00BB55A1" w:rsidRDefault="000109D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988" w:type="pct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0109D8" w:rsidRPr="00BB55A1" w:rsidRDefault="000109D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0109D8" w:rsidRPr="00BB55A1" w:rsidRDefault="000109D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908" w:type="pct"/>
            <w:gridSpan w:val="4"/>
            <w:tcBorders>
              <w:top w:val="nil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0109D8" w:rsidRPr="00BB55A1" w:rsidRDefault="000109D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0109D8" w:rsidRPr="00BB55A1" w:rsidTr="002D67D0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0109D8" w:rsidRPr="00BB55A1" w:rsidRDefault="000109D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Наименование/фамилия, собственное имя, отчество (если таковое имеется)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0109D8" w:rsidRPr="00BB55A1" w:rsidRDefault="000109D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0109D8" w:rsidRPr="00BB55A1" w:rsidRDefault="000109D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Наименование/фамилия, собственное имя, отчество (если таковое имеется) </w:t>
            </w:r>
          </w:p>
        </w:tc>
        <w:tc>
          <w:tcPr>
            <w:tcW w:w="9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0109D8" w:rsidRPr="00BB55A1" w:rsidRDefault="000109D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0109D8" w:rsidRPr="00BB55A1" w:rsidTr="002D67D0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0109D8" w:rsidRPr="00BB55A1" w:rsidRDefault="000109D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Основание для владения и пользования жилым домом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0109D8" w:rsidRPr="00BB55A1" w:rsidRDefault="000109D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0109D8" w:rsidRPr="00BB55A1" w:rsidRDefault="000109D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Основание для владения и пользования жилым домом </w:t>
            </w:r>
          </w:p>
        </w:tc>
        <w:tc>
          <w:tcPr>
            <w:tcW w:w="9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0109D8" w:rsidRPr="00BB55A1" w:rsidRDefault="000109D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0109D8" w:rsidRPr="00BB55A1" w:rsidTr="002D67D0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0109D8" w:rsidRPr="00BB55A1" w:rsidRDefault="000109D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Срок непроживания в жилом доме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0109D8" w:rsidRPr="00BB55A1" w:rsidRDefault="000109D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0109D8" w:rsidRPr="00BB55A1" w:rsidRDefault="000109D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Срок не</w:t>
            </w:r>
            <w:r>
              <w:rPr>
                <w:lang w:eastAsia="en-US"/>
              </w:rPr>
              <w:t xml:space="preserve"> </w:t>
            </w:r>
            <w:r w:rsidRPr="00BB55A1">
              <w:rPr>
                <w:lang w:eastAsia="en-US"/>
              </w:rPr>
              <w:t xml:space="preserve">проживания в жилом доме </w:t>
            </w:r>
          </w:p>
        </w:tc>
        <w:tc>
          <w:tcPr>
            <w:tcW w:w="9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0109D8" w:rsidRPr="00BB55A1" w:rsidRDefault="000109D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0109D8" w:rsidRPr="00BB55A1" w:rsidTr="002D67D0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0109D8" w:rsidRPr="00BB55A1" w:rsidRDefault="000109D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Государство/гражданство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0109D8" w:rsidRPr="00BB55A1" w:rsidRDefault="000109D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0109D8" w:rsidRPr="00BB55A1" w:rsidRDefault="000109D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Государство/гражданство </w:t>
            </w:r>
          </w:p>
        </w:tc>
        <w:tc>
          <w:tcPr>
            <w:tcW w:w="9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0109D8" w:rsidRPr="00BB55A1" w:rsidRDefault="000109D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0109D8" w:rsidRPr="00BB55A1" w:rsidTr="002D67D0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0109D8" w:rsidRPr="00BB55A1" w:rsidRDefault="000109D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Дата рождения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0109D8" w:rsidRPr="00BB55A1" w:rsidRDefault="000109D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0109D8" w:rsidRPr="00BB55A1" w:rsidRDefault="000109D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Дата рождения</w:t>
            </w:r>
          </w:p>
        </w:tc>
        <w:tc>
          <w:tcPr>
            <w:tcW w:w="9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0109D8" w:rsidRPr="00BB55A1" w:rsidRDefault="000109D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0109D8" w:rsidRPr="00BB55A1" w:rsidTr="002D67D0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0109D8" w:rsidRPr="00BB55A1" w:rsidRDefault="000109D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Доля в праве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0109D8" w:rsidRPr="00BB55A1" w:rsidRDefault="000109D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0109D8" w:rsidRPr="00BB55A1" w:rsidRDefault="000109D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Доля в праве </w:t>
            </w:r>
          </w:p>
        </w:tc>
        <w:tc>
          <w:tcPr>
            <w:tcW w:w="9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0109D8" w:rsidRPr="00BB55A1" w:rsidRDefault="000109D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0109D8" w:rsidRPr="00BB55A1" w:rsidTr="002D67D0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0109D8" w:rsidRPr="00BB55A1" w:rsidRDefault="000109D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Регистрационный номер в Едином государственном регистре юридических лиц и индивидуальных предпринимателей/документ, удостоверяющий личность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0109D8" w:rsidRPr="00BB55A1" w:rsidRDefault="000109D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0109D8" w:rsidRPr="00BB55A1" w:rsidRDefault="000109D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Регистрационный номер в Едином государственном регистре юридических лиц и индивидуальных предпринимателей/документ, удостоверяющий личность</w:t>
            </w:r>
          </w:p>
        </w:tc>
        <w:tc>
          <w:tcPr>
            <w:tcW w:w="9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0109D8" w:rsidRPr="00BB55A1" w:rsidRDefault="000109D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0109D8" w:rsidRPr="00BB55A1" w:rsidTr="002D67D0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0109D8" w:rsidRPr="00BB55A1" w:rsidRDefault="000109D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Учетный номер плательщика/идентификационный номер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0109D8" w:rsidRPr="00BB55A1" w:rsidRDefault="000109D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0109D8" w:rsidRPr="00BB55A1" w:rsidRDefault="000109D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Учетный номер плательщика/идентификационный номер </w:t>
            </w:r>
          </w:p>
        </w:tc>
        <w:tc>
          <w:tcPr>
            <w:tcW w:w="9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0109D8" w:rsidRPr="00BB55A1" w:rsidRDefault="000109D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0109D8" w:rsidRPr="00BB55A1" w:rsidTr="002D67D0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0109D8" w:rsidRPr="00BB55A1" w:rsidRDefault="000109D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Адрес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0109D8" w:rsidRPr="00BB55A1" w:rsidRDefault="000109D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0109D8" w:rsidRPr="00BB55A1" w:rsidRDefault="000109D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Адрес</w:t>
            </w:r>
          </w:p>
        </w:tc>
        <w:tc>
          <w:tcPr>
            <w:tcW w:w="908" w:type="pct"/>
            <w:gridSpan w:val="4"/>
            <w:tcBorders>
              <w:top w:val="single" w:sz="4" w:space="0" w:color="auto"/>
              <w:left w:val="single" w:sz="4" w:space="0" w:color="auto"/>
              <w:bottom w:val="nil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0109D8" w:rsidRPr="00BB55A1" w:rsidRDefault="000109D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0109D8" w:rsidRPr="00BB55A1" w:rsidTr="002D67D0">
        <w:trPr>
          <w:trHeight w:val="238"/>
        </w:trPr>
        <w:tc>
          <w:tcPr>
            <w:tcW w:w="1592" w:type="pct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0109D8" w:rsidRPr="00BB55A1" w:rsidRDefault="000109D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988" w:type="pct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0109D8" w:rsidRPr="00BB55A1" w:rsidRDefault="000109D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0109D8" w:rsidRPr="00BB55A1" w:rsidRDefault="000109D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908" w:type="pct"/>
            <w:gridSpan w:val="4"/>
            <w:tcBorders>
              <w:top w:val="nil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0109D8" w:rsidRPr="00BB55A1" w:rsidRDefault="000109D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0109D8" w:rsidRPr="00BB55A1" w:rsidTr="00536AAC">
        <w:trPr>
          <w:trHeight w:val="238"/>
        </w:trPr>
        <w:tc>
          <w:tcPr>
            <w:tcW w:w="5000" w:type="pct"/>
            <w:gridSpan w:val="15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0109D8" w:rsidRPr="00BB55A1" w:rsidRDefault="000109D8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Основание включения жилого дома в реестр пустующих домов</w:t>
            </w:r>
          </w:p>
        </w:tc>
      </w:tr>
      <w:tr w:rsidR="000109D8" w:rsidRPr="00BB55A1" w:rsidTr="003E2991">
        <w:trPr>
          <w:trHeight w:val="238"/>
        </w:trPr>
        <w:tc>
          <w:tcPr>
            <w:tcW w:w="1987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0109D8" w:rsidRPr="00BB55A1" w:rsidRDefault="000109D8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Наименование документа</w:t>
            </w:r>
          </w:p>
        </w:tc>
        <w:tc>
          <w:tcPr>
            <w:tcW w:w="10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0109D8" w:rsidRPr="00BB55A1" w:rsidRDefault="000109D8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Дата</w:t>
            </w:r>
          </w:p>
        </w:tc>
        <w:tc>
          <w:tcPr>
            <w:tcW w:w="7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0109D8" w:rsidRPr="00BB55A1" w:rsidRDefault="000109D8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Номер</w:t>
            </w:r>
          </w:p>
        </w:tc>
        <w:tc>
          <w:tcPr>
            <w:tcW w:w="11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0109D8" w:rsidRPr="00BB55A1" w:rsidRDefault="000109D8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Дата внесения записи в реестр</w:t>
            </w:r>
          </w:p>
        </w:tc>
      </w:tr>
      <w:tr w:rsidR="000109D8" w:rsidRPr="00BB55A1" w:rsidTr="003E2991">
        <w:trPr>
          <w:trHeight w:val="238"/>
        </w:trPr>
        <w:tc>
          <w:tcPr>
            <w:tcW w:w="1987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0109D8" w:rsidRPr="00BB55A1" w:rsidRDefault="000109D8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Решение Лиозненского райисполкома</w:t>
            </w:r>
          </w:p>
        </w:tc>
        <w:tc>
          <w:tcPr>
            <w:tcW w:w="10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0109D8" w:rsidRPr="00BB55A1" w:rsidRDefault="000109D8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 16.07.2021</w:t>
            </w:r>
          </w:p>
        </w:tc>
        <w:tc>
          <w:tcPr>
            <w:tcW w:w="7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0109D8" w:rsidRPr="00BB55A1" w:rsidRDefault="000109D8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 479</w:t>
            </w:r>
          </w:p>
        </w:tc>
        <w:tc>
          <w:tcPr>
            <w:tcW w:w="11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0109D8" w:rsidRPr="00BB55A1" w:rsidRDefault="000109D8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 19.07.2021</w:t>
            </w:r>
          </w:p>
        </w:tc>
      </w:tr>
      <w:tr w:rsidR="000109D8" w:rsidRPr="00BB55A1" w:rsidTr="003E2991">
        <w:trPr>
          <w:trHeight w:val="238"/>
        </w:trPr>
        <w:tc>
          <w:tcPr>
            <w:tcW w:w="1987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0109D8" w:rsidRPr="00BB55A1" w:rsidRDefault="000109D8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Перенос в реестр</w:t>
            </w:r>
          </w:p>
        </w:tc>
        <w:tc>
          <w:tcPr>
            <w:tcW w:w="10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0109D8" w:rsidRPr="00BB55A1" w:rsidRDefault="000109D8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</w:t>
            </w:r>
          </w:p>
        </w:tc>
        <w:tc>
          <w:tcPr>
            <w:tcW w:w="7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0109D8" w:rsidRPr="00BB55A1" w:rsidRDefault="000109D8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</w:t>
            </w:r>
          </w:p>
        </w:tc>
        <w:tc>
          <w:tcPr>
            <w:tcW w:w="11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0109D8" w:rsidRPr="00BB55A1" w:rsidRDefault="000109D8" w:rsidP="008C4F3C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</w:t>
            </w:r>
          </w:p>
        </w:tc>
      </w:tr>
      <w:tr w:rsidR="000109D8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0109D8" w:rsidRPr="00BB55A1" w:rsidRDefault="000109D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Наименование должности, фамилия, инициалы лица, внесшего запись, и его подпись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0109D8" w:rsidRPr="00BB55A1" w:rsidRDefault="000109D8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lang w:eastAsia="en-US"/>
              </w:rPr>
              <w:t> </w:t>
            </w:r>
            <w:r w:rsidRPr="00BB55A1">
              <w:rPr>
                <w:i/>
                <w:lang w:eastAsia="en-US"/>
              </w:rPr>
              <w:t>Главный специалист отдела архитектуры и строительства, жилищно-коммунального хозяйства райисполкома Антипенко В.А.</w:t>
            </w:r>
          </w:p>
        </w:tc>
      </w:tr>
      <w:tr w:rsidR="000109D8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0109D8" w:rsidRPr="00BB55A1" w:rsidRDefault="000109D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Примечание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0109D8" w:rsidRPr="00BB55A1" w:rsidRDefault="000109D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0109D8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0109D8" w:rsidRPr="00BB55A1" w:rsidRDefault="000109D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Внесение исправлений в реестр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0109D8" w:rsidRPr="00BB55A1" w:rsidRDefault="000109D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0109D8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0109D8" w:rsidRPr="00BB55A1" w:rsidRDefault="000109D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Наименование должности, фамилия, инициалы лица, внесшего запись, и его подпись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0109D8" w:rsidRPr="00BB55A1" w:rsidRDefault="000109D8" w:rsidP="008C7EA6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0109D8" w:rsidRPr="00BB55A1" w:rsidTr="00536AAC">
        <w:trPr>
          <w:trHeight w:val="238"/>
        </w:trPr>
        <w:tc>
          <w:tcPr>
            <w:tcW w:w="5000" w:type="pct"/>
            <w:gridSpan w:val="15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0109D8" w:rsidRPr="00BB55A1" w:rsidRDefault="000109D8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Основание исключения жилого дома из реестра пустующих домов</w:t>
            </w:r>
          </w:p>
        </w:tc>
      </w:tr>
      <w:tr w:rsidR="000109D8" w:rsidRPr="00BB55A1" w:rsidTr="003E2991">
        <w:trPr>
          <w:trHeight w:val="238"/>
        </w:trPr>
        <w:tc>
          <w:tcPr>
            <w:tcW w:w="1987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0109D8" w:rsidRPr="00BB55A1" w:rsidRDefault="000109D8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Наименование документа</w:t>
            </w:r>
          </w:p>
        </w:tc>
        <w:tc>
          <w:tcPr>
            <w:tcW w:w="10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0109D8" w:rsidRPr="00BB55A1" w:rsidRDefault="000109D8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Дата</w:t>
            </w:r>
          </w:p>
        </w:tc>
        <w:tc>
          <w:tcPr>
            <w:tcW w:w="7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0109D8" w:rsidRPr="00BB55A1" w:rsidRDefault="000109D8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Номер</w:t>
            </w:r>
          </w:p>
        </w:tc>
        <w:tc>
          <w:tcPr>
            <w:tcW w:w="11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0109D8" w:rsidRPr="00BB55A1" w:rsidRDefault="000109D8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Дата внесения записи в реестр</w:t>
            </w:r>
          </w:p>
        </w:tc>
      </w:tr>
      <w:tr w:rsidR="000109D8" w:rsidRPr="00BB55A1" w:rsidTr="003E2991">
        <w:trPr>
          <w:trHeight w:val="238"/>
        </w:trPr>
        <w:tc>
          <w:tcPr>
            <w:tcW w:w="1987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0109D8" w:rsidRPr="00BB55A1" w:rsidRDefault="000109D8">
            <w:pPr>
              <w:pStyle w:val="table10"/>
              <w:spacing w:line="276" w:lineRule="auto"/>
              <w:rPr>
                <w:lang w:eastAsia="en-US"/>
              </w:rPr>
            </w:pPr>
          </w:p>
        </w:tc>
        <w:tc>
          <w:tcPr>
            <w:tcW w:w="10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0109D8" w:rsidRPr="00BB55A1" w:rsidRDefault="000109D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7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0109D8" w:rsidRPr="00BB55A1" w:rsidRDefault="000109D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1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0109D8" w:rsidRPr="00BB55A1" w:rsidRDefault="000109D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0109D8" w:rsidRPr="00BB55A1" w:rsidTr="003E2991">
        <w:trPr>
          <w:trHeight w:val="238"/>
        </w:trPr>
        <w:tc>
          <w:tcPr>
            <w:tcW w:w="1987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0109D8" w:rsidRPr="00BB55A1" w:rsidRDefault="000109D8">
            <w:pPr>
              <w:pStyle w:val="table10"/>
              <w:spacing w:line="276" w:lineRule="auto"/>
              <w:rPr>
                <w:lang w:eastAsia="en-US"/>
              </w:rPr>
            </w:pPr>
          </w:p>
        </w:tc>
        <w:tc>
          <w:tcPr>
            <w:tcW w:w="10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0109D8" w:rsidRPr="00BB55A1" w:rsidRDefault="000109D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7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0109D8" w:rsidRPr="00BB55A1" w:rsidRDefault="000109D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1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0109D8" w:rsidRPr="00BB55A1" w:rsidRDefault="000109D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0109D8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0109D8" w:rsidRPr="00BB55A1" w:rsidRDefault="000109D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Наименование должности, фамилия, инициалы лица, внесшего запись, и его подпись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0109D8" w:rsidRPr="00BB55A1" w:rsidRDefault="000109D8" w:rsidP="00D44E33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0109D8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0109D8" w:rsidRPr="00BB55A1" w:rsidRDefault="000109D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Примечание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0109D8" w:rsidRPr="00BB55A1" w:rsidRDefault="000109D8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</w:tbl>
    <w:p w:rsidR="000109D8" w:rsidRDefault="000109D8" w:rsidP="00992231">
      <w:pPr>
        <w:pStyle w:val="endform"/>
        <w:ind w:firstLine="0"/>
      </w:pPr>
    </w:p>
    <w:sectPr w:rsidR="000109D8" w:rsidSect="00992231">
      <w:pgSz w:w="11906" w:h="16838"/>
      <w:pgMar w:top="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42C58"/>
    <w:rsid w:val="00002352"/>
    <w:rsid w:val="000109D8"/>
    <w:rsid w:val="000125B9"/>
    <w:rsid w:val="00015AEB"/>
    <w:rsid w:val="0002510D"/>
    <w:rsid w:val="00025FD4"/>
    <w:rsid w:val="00037B1E"/>
    <w:rsid w:val="00043BF5"/>
    <w:rsid w:val="00045BE1"/>
    <w:rsid w:val="00054DB2"/>
    <w:rsid w:val="0006355E"/>
    <w:rsid w:val="000729A5"/>
    <w:rsid w:val="00074CD4"/>
    <w:rsid w:val="0007753D"/>
    <w:rsid w:val="000923F6"/>
    <w:rsid w:val="000D1319"/>
    <w:rsid w:val="000F6252"/>
    <w:rsid w:val="00120B48"/>
    <w:rsid w:val="00141418"/>
    <w:rsid w:val="00165691"/>
    <w:rsid w:val="00176EC0"/>
    <w:rsid w:val="0018525E"/>
    <w:rsid w:val="00196A18"/>
    <w:rsid w:val="001E1AAC"/>
    <w:rsid w:val="001F5E9E"/>
    <w:rsid w:val="0021386B"/>
    <w:rsid w:val="00224C34"/>
    <w:rsid w:val="0024094A"/>
    <w:rsid w:val="00254586"/>
    <w:rsid w:val="00262BAD"/>
    <w:rsid w:val="002B520C"/>
    <w:rsid w:val="002D67D0"/>
    <w:rsid w:val="002E52CA"/>
    <w:rsid w:val="002F182B"/>
    <w:rsid w:val="002F6EEF"/>
    <w:rsid w:val="002F6FEB"/>
    <w:rsid w:val="00312B31"/>
    <w:rsid w:val="003141E2"/>
    <w:rsid w:val="0034494E"/>
    <w:rsid w:val="00345139"/>
    <w:rsid w:val="00346547"/>
    <w:rsid w:val="0035413C"/>
    <w:rsid w:val="00354EEA"/>
    <w:rsid w:val="0035686E"/>
    <w:rsid w:val="00356BDB"/>
    <w:rsid w:val="00364CB6"/>
    <w:rsid w:val="00385B9A"/>
    <w:rsid w:val="003B6F2A"/>
    <w:rsid w:val="003C66DA"/>
    <w:rsid w:val="003C6C2D"/>
    <w:rsid w:val="003E2991"/>
    <w:rsid w:val="004038B9"/>
    <w:rsid w:val="0041351C"/>
    <w:rsid w:val="004205C6"/>
    <w:rsid w:val="0042167A"/>
    <w:rsid w:val="0042268F"/>
    <w:rsid w:val="004316D9"/>
    <w:rsid w:val="00437FFE"/>
    <w:rsid w:val="00442E04"/>
    <w:rsid w:val="00451DE0"/>
    <w:rsid w:val="00454BF7"/>
    <w:rsid w:val="00475D82"/>
    <w:rsid w:val="00495682"/>
    <w:rsid w:val="004A66E4"/>
    <w:rsid w:val="004C438C"/>
    <w:rsid w:val="004D0704"/>
    <w:rsid w:val="004E61E6"/>
    <w:rsid w:val="00500479"/>
    <w:rsid w:val="00504B03"/>
    <w:rsid w:val="00505435"/>
    <w:rsid w:val="00505A2F"/>
    <w:rsid w:val="00515F1D"/>
    <w:rsid w:val="00536AAC"/>
    <w:rsid w:val="005668F0"/>
    <w:rsid w:val="0057625A"/>
    <w:rsid w:val="00581533"/>
    <w:rsid w:val="00595722"/>
    <w:rsid w:val="005B7416"/>
    <w:rsid w:val="005F6589"/>
    <w:rsid w:val="005F7324"/>
    <w:rsid w:val="00607DFA"/>
    <w:rsid w:val="00632533"/>
    <w:rsid w:val="006362C4"/>
    <w:rsid w:val="006550B7"/>
    <w:rsid w:val="00685563"/>
    <w:rsid w:val="00687333"/>
    <w:rsid w:val="006C505D"/>
    <w:rsid w:val="006F4FC6"/>
    <w:rsid w:val="00776853"/>
    <w:rsid w:val="007800F4"/>
    <w:rsid w:val="00797501"/>
    <w:rsid w:val="007A5807"/>
    <w:rsid w:val="007A6BF6"/>
    <w:rsid w:val="007D4A45"/>
    <w:rsid w:val="007F411C"/>
    <w:rsid w:val="008213C9"/>
    <w:rsid w:val="008447DE"/>
    <w:rsid w:val="00845E38"/>
    <w:rsid w:val="00856A81"/>
    <w:rsid w:val="00873192"/>
    <w:rsid w:val="00886F91"/>
    <w:rsid w:val="008B04E2"/>
    <w:rsid w:val="008B5D9A"/>
    <w:rsid w:val="008B74A1"/>
    <w:rsid w:val="008C4F3C"/>
    <w:rsid w:val="008C7EA6"/>
    <w:rsid w:val="008D6FFE"/>
    <w:rsid w:val="008E2518"/>
    <w:rsid w:val="008E47EA"/>
    <w:rsid w:val="008E589A"/>
    <w:rsid w:val="00906CA3"/>
    <w:rsid w:val="009073BF"/>
    <w:rsid w:val="00922CB7"/>
    <w:rsid w:val="00926444"/>
    <w:rsid w:val="00926CAE"/>
    <w:rsid w:val="00927A6A"/>
    <w:rsid w:val="009349F8"/>
    <w:rsid w:val="00942C58"/>
    <w:rsid w:val="009632B4"/>
    <w:rsid w:val="00973E03"/>
    <w:rsid w:val="00992231"/>
    <w:rsid w:val="00994E39"/>
    <w:rsid w:val="009A37CE"/>
    <w:rsid w:val="009A43ED"/>
    <w:rsid w:val="009B49BC"/>
    <w:rsid w:val="009C7339"/>
    <w:rsid w:val="009F1D7B"/>
    <w:rsid w:val="00A20DC7"/>
    <w:rsid w:val="00A62FB0"/>
    <w:rsid w:val="00A6507F"/>
    <w:rsid w:val="00A8020A"/>
    <w:rsid w:val="00AB0F7B"/>
    <w:rsid w:val="00AD054E"/>
    <w:rsid w:val="00AD3E91"/>
    <w:rsid w:val="00AD67F9"/>
    <w:rsid w:val="00B26411"/>
    <w:rsid w:val="00B3512F"/>
    <w:rsid w:val="00B741DE"/>
    <w:rsid w:val="00B80D1F"/>
    <w:rsid w:val="00B876E4"/>
    <w:rsid w:val="00BB55A1"/>
    <w:rsid w:val="00BC6323"/>
    <w:rsid w:val="00BD3207"/>
    <w:rsid w:val="00BF36B6"/>
    <w:rsid w:val="00BF42E8"/>
    <w:rsid w:val="00BF7DCB"/>
    <w:rsid w:val="00C17C34"/>
    <w:rsid w:val="00C266B3"/>
    <w:rsid w:val="00C555EC"/>
    <w:rsid w:val="00C73153"/>
    <w:rsid w:val="00C85965"/>
    <w:rsid w:val="00CB284F"/>
    <w:rsid w:val="00CB329A"/>
    <w:rsid w:val="00CB6FE1"/>
    <w:rsid w:val="00CE1CBB"/>
    <w:rsid w:val="00CE4E96"/>
    <w:rsid w:val="00CE59F3"/>
    <w:rsid w:val="00D07B79"/>
    <w:rsid w:val="00D1051C"/>
    <w:rsid w:val="00D266C4"/>
    <w:rsid w:val="00D33A2C"/>
    <w:rsid w:val="00D3620C"/>
    <w:rsid w:val="00D44E33"/>
    <w:rsid w:val="00D5669F"/>
    <w:rsid w:val="00D637FC"/>
    <w:rsid w:val="00D651E7"/>
    <w:rsid w:val="00D71CB6"/>
    <w:rsid w:val="00D85173"/>
    <w:rsid w:val="00D90E24"/>
    <w:rsid w:val="00DA6AFE"/>
    <w:rsid w:val="00DB263F"/>
    <w:rsid w:val="00DB67CB"/>
    <w:rsid w:val="00DC36E9"/>
    <w:rsid w:val="00DD1AFB"/>
    <w:rsid w:val="00DF1A08"/>
    <w:rsid w:val="00E06027"/>
    <w:rsid w:val="00E22C49"/>
    <w:rsid w:val="00E26022"/>
    <w:rsid w:val="00E57D58"/>
    <w:rsid w:val="00E71E6C"/>
    <w:rsid w:val="00E724E9"/>
    <w:rsid w:val="00E8638A"/>
    <w:rsid w:val="00EA617A"/>
    <w:rsid w:val="00ED4A46"/>
    <w:rsid w:val="00EE573F"/>
    <w:rsid w:val="00EE7289"/>
    <w:rsid w:val="00F04047"/>
    <w:rsid w:val="00F12995"/>
    <w:rsid w:val="00F14F41"/>
    <w:rsid w:val="00F208B8"/>
    <w:rsid w:val="00F571CB"/>
    <w:rsid w:val="00F578C2"/>
    <w:rsid w:val="00F60253"/>
    <w:rsid w:val="00F857C8"/>
    <w:rsid w:val="00F93585"/>
    <w:rsid w:val="00F96372"/>
    <w:rsid w:val="00FA7CC4"/>
    <w:rsid w:val="00FB1536"/>
    <w:rsid w:val="00FB3814"/>
    <w:rsid w:val="00FB3E88"/>
    <w:rsid w:val="00FC533D"/>
    <w:rsid w:val="00FD4C31"/>
    <w:rsid w:val="00FF363A"/>
    <w:rsid w:val="00FF4D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4A45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itlep">
    <w:name w:val="titlep"/>
    <w:basedOn w:val="Normal"/>
    <w:uiPriority w:val="99"/>
    <w:rsid w:val="007D4A45"/>
    <w:pPr>
      <w:spacing w:before="240" w:after="24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table10">
    <w:name w:val="table10"/>
    <w:basedOn w:val="Normal"/>
    <w:uiPriority w:val="99"/>
    <w:rsid w:val="007D4A4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newncpi">
    <w:name w:val="newncpi"/>
    <w:basedOn w:val="Normal"/>
    <w:uiPriority w:val="99"/>
    <w:rsid w:val="007D4A45"/>
    <w:pPr>
      <w:spacing w:after="0" w:line="240" w:lineRule="auto"/>
      <w:ind w:firstLine="567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endform">
    <w:name w:val="endform"/>
    <w:basedOn w:val="Normal"/>
    <w:uiPriority w:val="99"/>
    <w:rsid w:val="007D4A45"/>
    <w:pPr>
      <w:spacing w:after="0" w:line="240" w:lineRule="auto"/>
      <w:ind w:firstLine="567"/>
      <w:jc w:val="both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7473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</TotalTime>
  <Pages>2</Pages>
  <Words>630</Words>
  <Characters>3591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РЕЕСТР ПУСТУЮЩИХ ДОМОВ</dc:title>
  <dc:subject/>
  <dc:creator>отдел жкх</dc:creator>
  <cp:keywords/>
  <dc:description/>
  <cp:lastModifiedBy>comp</cp:lastModifiedBy>
  <cp:revision>2</cp:revision>
  <cp:lastPrinted>2019-02-04T09:58:00Z</cp:lastPrinted>
  <dcterms:created xsi:type="dcterms:W3CDTF">2007-10-29T08:22:00Z</dcterms:created>
  <dcterms:modified xsi:type="dcterms:W3CDTF">2007-10-29T08:22:00Z</dcterms:modified>
</cp:coreProperties>
</file>